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73C20" w14:textId="77777777" w:rsidR="00C0622E" w:rsidRDefault="00C0622E" w:rsidP="00C062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LEGET</w:t>
      </w:r>
      <w:r>
        <w:rPr>
          <w:rFonts w:ascii="Times New Roman" w:hAnsi="Times New Roman" w:cs="Times New Roman"/>
        </w:rPr>
        <w:t xml:space="preserve">       (fl.1483)</w:t>
      </w:r>
    </w:p>
    <w:p w14:paraId="7E9A6C84" w14:textId="77777777" w:rsidR="00C0622E" w:rsidRDefault="00C0622E" w:rsidP="00C062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Oving</w:t>
      </w:r>
      <w:proofErr w:type="spellEnd"/>
      <w:r>
        <w:rPr>
          <w:rFonts w:ascii="Times New Roman" w:hAnsi="Times New Roman" w:cs="Times New Roman"/>
        </w:rPr>
        <w:t xml:space="preserve"> by Chichester, Sussex. Husbandman.</w:t>
      </w:r>
    </w:p>
    <w:p w14:paraId="0541FC71" w14:textId="77777777" w:rsidR="00C0622E" w:rsidRDefault="00C0622E" w:rsidP="00C0622E">
      <w:pPr>
        <w:rPr>
          <w:rFonts w:ascii="Times New Roman" w:hAnsi="Times New Roman" w:cs="Times New Roman"/>
        </w:rPr>
      </w:pPr>
    </w:p>
    <w:p w14:paraId="4F7E3186" w14:textId="77777777" w:rsidR="00C0622E" w:rsidRDefault="00C0622E" w:rsidP="00C0622E">
      <w:pPr>
        <w:rPr>
          <w:rFonts w:ascii="Times New Roman" w:hAnsi="Times New Roman" w:cs="Times New Roman"/>
        </w:rPr>
      </w:pPr>
    </w:p>
    <w:p w14:paraId="373EBD8B" w14:textId="77777777" w:rsidR="00C0622E" w:rsidRDefault="00C0622E" w:rsidP="00C062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Couper(q.v.) brought a plaint of debt against them.</w:t>
      </w:r>
    </w:p>
    <w:p w14:paraId="7CFA4B7E" w14:textId="77777777" w:rsidR="00C0622E" w:rsidRDefault="00C0622E" w:rsidP="00C062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92F2459" w14:textId="77777777" w:rsidR="00C0622E" w:rsidRDefault="00C0622E" w:rsidP="00C0622E">
      <w:pPr>
        <w:rPr>
          <w:rFonts w:ascii="Times New Roman" w:hAnsi="Times New Roman" w:cs="Times New Roman"/>
        </w:rPr>
      </w:pPr>
    </w:p>
    <w:p w14:paraId="109242AD" w14:textId="77777777" w:rsidR="00C0622E" w:rsidRDefault="00C0622E" w:rsidP="00C0622E">
      <w:pPr>
        <w:rPr>
          <w:rFonts w:ascii="Times New Roman" w:hAnsi="Times New Roman" w:cs="Times New Roman"/>
        </w:rPr>
      </w:pPr>
    </w:p>
    <w:p w14:paraId="5614A03E" w14:textId="77777777" w:rsidR="00C0622E" w:rsidRDefault="00C0622E" w:rsidP="00C062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2019</w:t>
      </w:r>
    </w:p>
    <w:p w14:paraId="37C7A9FC" w14:textId="77777777" w:rsidR="006B2F86" w:rsidRPr="00E71FC3" w:rsidRDefault="00C062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2D45D" w14:textId="77777777" w:rsidR="00C0622E" w:rsidRDefault="00C0622E" w:rsidP="00E71FC3">
      <w:r>
        <w:separator/>
      </w:r>
    </w:p>
  </w:endnote>
  <w:endnote w:type="continuationSeparator" w:id="0">
    <w:p w14:paraId="7CB07463" w14:textId="77777777" w:rsidR="00C0622E" w:rsidRDefault="00C062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FF5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10B3B" w14:textId="77777777" w:rsidR="00C0622E" w:rsidRDefault="00C0622E" w:rsidP="00E71FC3">
      <w:r>
        <w:separator/>
      </w:r>
    </w:p>
  </w:footnote>
  <w:footnote w:type="continuationSeparator" w:id="0">
    <w:p w14:paraId="1D0452B5" w14:textId="77777777" w:rsidR="00C0622E" w:rsidRDefault="00C062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2E"/>
    <w:rsid w:val="001A7C09"/>
    <w:rsid w:val="00577BD5"/>
    <w:rsid w:val="00656CBA"/>
    <w:rsid w:val="006A1F77"/>
    <w:rsid w:val="00733BE7"/>
    <w:rsid w:val="00AB52E8"/>
    <w:rsid w:val="00B16D3F"/>
    <w:rsid w:val="00BB41AC"/>
    <w:rsid w:val="00C062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AAF33"/>
  <w15:chartTrackingRefBased/>
  <w15:docId w15:val="{CB3F88CA-BD4E-4A51-9032-34C1988A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62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2019-10-26T16:09:00Z</dcterms:created>
  <dcterms:modified xsi:type="dcterms:W3CDTF">2019-10-26T16:11:00Z</dcterms:modified>
</cp:coreProperties>
</file>